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2F86F" w14:textId="77777777" w:rsidR="000F246F" w:rsidRDefault="000F246F" w:rsidP="000F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WARREWYK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08118123" w14:textId="77777777" w:rsidR="000F246F" w:rsidRDefault="000F246F" w:rsidP="000F246F">
      <w:pPr>
        <w:pStyle w:val="NoSpacing"/>
        <w:rPr>
          <w:rFonts w:cs="Times New Roman"/>
          <w:szCs w:val="24"/>
        </w:rPr>
      </w:pPr>
    </w:p>
    <w:p w14:paraId="2293C1C8" w14:textId="77777777" w:rsidR="000F246F" w:rsidRDefault="000F246F" w:rsidP="000F246F">
      <w:pPr>
        <w:pStyle w:val="NoSpacing"/>
        <w:rPr>
          <w:rFonts w:cs="Times New Roman"/>
          <w:szCs w:val="24"/>
        </w:rPr>
      </w:pPr>
    </w:p>
    <w:p w14:paraId="197DD3A0" w14:textId="77777777" w:rsidR="000F246F" w:rsidRDefault="000F246F" w:rsidP="000F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 xml:space="preserve">He and Roger Vaux of </w:t>
      </w:r>
      <w:proofErr w:type="spellStart"/>
      <w:r>
        <w:rPr>
          <w:rFonts w:cs="Times New Roman"/>
          <w:szCs w:val="24"/>
        </w:rPr>
        <w:t>Saddington</w:t>
      </w:r>
      <w:proofErr w:type="spellEnd"/>
      <w:r>
        <w:rPr>
          <w:rFonts w:cs="Times New Roman"/>
          <w:szCs w:val="24"/>
        </w:rPr>
        <w:t>(q.v.) were indicted of being Lollards.</w:t>
      </w:r>
    </w:p>
    <w:p w14:paraId="0B2C5CEC" w14:textId="77777777" w:rsidR="000F246F" w:rsidRDefault="000F246F" w:rsidP="000F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They were made to recant.</w:t>
      </w:r>
    </w:p>
    <w:p w14:paraId="3FF57B43" w14:textId="77777777" w:rsidR="000F246F" w:rsidRDefault="000F246F" w:rsidP="000F246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p.139)</w:t>
      </w:r>
    </w:p>
    <w:p w14:paraId="478695A7" w14:textId="77777777" w:rsidR="000F246F" w:rsidRDefault="000F246F" w:rsidP="000F246F">
      <w:pPr>
        <w:pStyle w:val="NoSpacing"/>
        <w:rPr>
          <w:rFonts w:cs="Times New Roman"/>
          <w:szCs w:val="24"/>
        </w:rPr>
      </w:pPr>
    </w:p>
    <w:p w14:paraId="1127F91E" w14:textId="77777777" w:rsidR="000F246F" w:rsidRDefault="000F246F" w:rsidP="000F246F">
      <w:pPr>
        <w:pStyle w:val="NoSpacing"/>
        <w:rPr>
          <w:rFonts w:cs="Times New Roman"/>
          <w:szCs w:val="24"/>
        </w:rPr>
      </w:pPr>
    </w:p>
    <w:p w14:paraId="458CB862" w14:textId="77777777" w:rsidR="000F246F" w:rsidRDefault="000F246F" w:rsidP="000F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p w14:paraId="714A76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4AE5B" w14:textId="77777777" w:rsidR="000F246F" w:rsidRDefault="000F246F" w:rsidP="009139A6">
      <w:r>
        <w:separator/>
      </w:r>
    </w:p>
  </w:endnote>
  <w:endnote w:type="continuationSeparator" w:id="0">
    <w:p w14:paraId="577E9E29" w14:textId="77777777" w:rsidR="000F246F" w:rsidRDefault="000F24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491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11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2E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81B0" w14:textId="77777777" w:rsidR="000F246F" w:rsidRDefault="000F246F" w:rsidP="009139A6">
      <w:r>
        <w:separator/>
      </w:r>
    </w:p>
  </w:footnote>
  <w:footnote w:type="continuationSeparator" w:id="0">
    <w:p w14:paraId="36C2DAED" w14:textId="77777777" w:rsidR="000F246F" w:rsidRDefault="000F24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66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B6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EB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6F"/>
    <w:rsid w:val="000666E0"/>
    <w:rsid w:val="000F246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068B"/>
  <w15:chartTrackingRefBased/>
  <w15:docId w15:val="{2C0434C1-A8A6-4D8C-A114-96D87470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2024-04-09T20:28:00Z</dcterms:created>
  <dcterms:modified xsi:type="dcterms:W3CDTF">2024-04-09T20:28:00Z</dcterms:modified>
</cp:coreProperties>
</file>